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CF06D2" w14:textId="6D819BDD" w:rsidR="00815809" w:rsidRPr="002A786F" w:rsidRDefault="00346A01" w:rsidP="002A786F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>
        <w:rPr>
          <w:b/>
          <w:bCs/>
          <w:spacing w:val="14"/>
          <w:kern w:val="18"/>
          <w:sz w:val="24"/>
          <w:u w:val="single"/>
        </w:rPr>
        <w:t>0</w:t>
      </w:r>
      <w:r w:rsidR="00E8498C">
        <w:rPr>
          <w:b/>
          <w:bCs/>
          <w:spacing w:val="14"/>
          <w:kern w:val="18"/>
          <w:sz w:val="24"/>
          <w:u w:val="single"/>
        </w:rPr>
        <w:t>9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</w:t>
      </w:r>
      <w:r w:rsidR="00E464B9">
        <w:rPr>
          <w:b/>
          <w:bCs/>
          <w:spacing w:val="14"/>
          <w:kern w:val="18"/>
          <w:sz w:val="24"/>
          <w:u w:val="single"/>
        </w:rPr>
        <w:t>3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2</w:t>
      </w:r>
      <w:r w:rsidR="00D605E5">
        <w:rPr>
          <w:b/>
          <w:bCs/>
          <w:spacing w:val="14"/>
          <w:kern w:val="18"/>
          <w:sz w:val="24"/>
          <w:u w:val="single"/>
        </w:rPr>
        <w:t>3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  <w:r w:rsidR="0081580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15809">
      <w:pPr>
        <w:rPr>
          <w:rFonts w:eastAsia="Calibri"/>
          <w:szCs w:val="28"/>
          <w:lang w:eastAsia="en-US"/>
        </w:rPr>
      </w:pPr>
    </w:p>
    <w:p w14:paraId="29EB95FD" w14:textId="77777777" w:rsidR="00334CAC" w:rsidRPr="009D010D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9D010D">
        <w:rPr>
          <w:rFonts w:ascii="Times New Roman" w:hAnsi="Times New Roman"/>
          <w:sz w:val="24"/>
        </w:rPr>
        <w:t xml:space="preserve">Компания </w:t>
      </w:r>
      <w:r w:rsidRPr="009D010D">
        <w:rPr>
          <w:rFonts w:ascii="Times New Roman" w:hAnsi="Times New Roman"/>
          <w:b/>
          <w:bCs/>
          <w:sz w:val="24"/>
        </w:rPr>
        <w:t>«Астерра Девелопмент»</w:t>
      </w:r>
      <w:r w:rsidRPr="009D010D">
        <w:rPr>
          <w:rFonts w:ascii="Times New Roman" w:hAnsi="Times New Roman"/>
          <w:sz w:val="24"/>
        </w:rPr>
        <w:t xml:space="preserve"> проводит открытый конкурентный запрос </w:t>
      </w:r>
    </w:p>
    <w:p w14:paraId="15E2913C" w14:textId="20456420" w:rsidR="006419EF" w:rsidRDefault="00815809" w:rsidP="00356AA6">
      <w:pPr>
        <w:pStyle w:val="ae"/>
        <w:rPr>
          <w:bCs/>
        </w:rPr>
      </w:pPr>
      <w:r w:rsidRPr="009D010D">
        <w:t xml:space="preserve">предложений на право заключения договора </w:t>
      </w:r>
      <w:r w:rsidR="00F5058B" w:rsidRPr="009D010D">
        <w:t>на</w:t>
      </w:r>
      <w:r w:rsidRPr="009D010D">
        <w:t xml:space="preserve"> выполнени</w:t>
      </w:r>
      <w:r w:rsidR="00F5058B" w:rsidRPr="009D010D">
        <w:t>е</w:t>
      </w:r>
      <w:r w:rsidRPr="009D010D">
        <w:t xml:space="preserve"> </w:t>
      </w:r>
      <w:r w:rsidR="00F5058B" w:rsidRPr="009D010D">
        <w:t>комплекса</w:t>
      </w:r>
      <w:r w:rsidR="00C61B06" w:rsidRPr="009D010D">
        <w:rPr>
          <w:b/>
        </w:rPr>
        <w:t xml:space="preserve"> </w:t>
      </w:r>
      <w:r w:rsidR="00C61B06" w:rsidRPr="009D010D">
        <w:rPr>
          <w:bCs/>
        </w:rPr>
        <w:t>работ</w:t>
      </w:r>
      <w:r w:rsidR="008F2813">
        <w:rPr>
          <w:bCs/>
        </w:rPr>
        <w:t>:</w:t>
      </w:r>
    </w:p>
    <w:p w14:paraId="6C7D8F4E" w14:textId="77777777" w:rsidR="003576A2" w:rsidRDefault="003576A2" w:rsidP="00356AA6">
      <w:pPr>
        <w:pStyle w:val="ae"/>
        <w:rPr>
          <w:bCs/>
        </w:rPr>
      </w:pPr>
    </w:p>
    <w:p w14:paraId="6C0D5E08" w14:textId="4DB46BD4" w:rsidR="00E8498C" w:rsidRPr="00B24190" w:rsidRDefault="00E8498C" w:rsidP="00712A7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sz w:val="23"/>
          <w:szCs w:val="23"/>
        </w:rPr>
      </w:pPr>
      <w:r w:rsidRPr="00B24190">
        <w:rPr>
          <w:rFonts w:ascii="Times New Roman" w:hAnsi="Times New Roman"/>
          <w:b/>
          <w:bCs/>
          <w:i/>
          <w:iCs/>
          <w:sz w:val="23"/>
          <w:szCs w:val="23"/>
        </w:rPr>
        <w:t xml:space="preserve">На строительно-монтажные работы по системам </w:t>
      </w:r>
      <w:r w:rsidR="00E464B9">
        <w:rPr>
          <w:rFonts w:ascii="Times New Roman" w:hAnsi="Times New Roman"/>
          <w:b/>
          <w:bCs/>
          <w:i/>
          <w:iCs/>
          <w:sz w:val="23"/>
          <w:szCs w:val="23"/>
        </w:rPr>
        <w:t>АК</w:t>
      </w:r>
      <w:r w:rsidRPr="00B24190">
        <w:rPr>
          <w:rFonts w:ascii="Times New Roman" w:hAnsi="Times New Roman"/>
          <w:b/>
          <w:bCs/>
          <w:i/>
          <w:iCs/>
          <w:sz w:val="23"/>
          <w:szCs w:val="23"/>
        </w:rPr>
        <w:t xml:space="preserve">, </w:t>
      </w:r>
      <w:r w:rsidR="00E464B9">
        <w:rPr>
          <w:rFonts w:ascii="Times New Roman" w:hAnsi="Times New Roman"/>
          <w:b/>
          <w:bCs/>
          <w:i/>
          <w:iCs/>
          <w:sz w:val="23"/>
          <w:szCs w:val="23"/>
        </w:rPr>
        <w:t>СОТ</w:t>
      </w:r>
      <w:r w:rsidRPr="00B24190">
        <w:rPr>
          <w:rFonts w:ascii="Times New Roman" w:hAnsi="Times New Roman"/>
          <w:b/>
          <w:bCs/>
          <w:i/>
          <w:iCs/>
          <w:sz w:val="23"/>
          <w:szCs w:val="23"/>
        </w:rPr>
        <w:t>,</w:t>
      </w:r>
      <w:r w:rsidR="00E464B9">
        <w:rPr>
          <w:rFonts w:ascii="Times New Roman" w:hAnsi="Times New Roman"/>
          <w:b/>
          <w:bCs/>
          <w:i/>
          <w:iCs/>
          <w:sz w:val="23"/>
          <w:szCs w:val="23"/>
        </w:rPr>
        <w:t xml:space="preserve"> СС</w:t>
      </w:r>
    </w:p>
    <w:p w14:paraId="03DE9A54" w14:textId="77777777" w:rsidR="00B24190" w:rsidRPr="00B24190" w:rsidRDefault="00E8498C" w:rsidP="00712A7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sz w:val="23"/>
          <w:szCs w:val="23"/>
        </w:rPr>
      </w:pPr>
      <w:r w:rsidRPr="00B24190">
        <w:rPr>
          <w:rFonts w:ascii="Times New Roman" w:hAnsi="Times New Roman"/>
          <w:b/>
          <w:bCs/>
          <w:i/>
          <w:iCs/>
          <w:sz w:val="23"/>
          <w:szCs w:val="23"/>
        </w:rPr>
        <w:t>в здании "Пристройка блока начальных классов к общеобразовательной школе в пос. Молоково на 237 мест"</w:t>
      </w:r>
      <w:r w:rsidR="00B24190" w:rsidRPr="00B24190">
        <w:rPr>
          <w:rFonts w:ascii="Times New Roman" w:hAnsi="Times New Roman"/>
          <w:b/>
          <w:bCs/>
          <w:i/>
          <w:iCs/>
          <w:sz w:val="23"/>
          <w:szCs w:val="23"/>
        </w:rPr>
        <w:t>.</w:t>
      </w:r>
    </w:p>
    <w:p w14:paraId="281891D5" w14:textId="40BBE8CB" w:rsidR="00B24190" w:rsidRPr="003A7695" w:rsidRDefault="00B24190" w:rsidP="00B2419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</w:pPr>
      <w:r w:rsidRPr="00B24190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 xml:space="preserve"> </w:t>
      </w:r>
      <w:r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 xml:space="preserve">Объект находится по адресу: </w:t>
      </w:r>
      <w:bookmarkStart w:id="0" w:name="_Hlk109211331"/>
      <w:r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Московская обл., Ленинский муниципальный район, пос. Молоково, ул. Революционная, стр. 1</w:t>
      </w:r>
      <w:bookmarkEnd w:id="0"/>
      <w:r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»</w:t>
      </w:r>
    </w:p>
    <w:p w14:paraId="519F6F85" w14:textId="77777777" w:rsidR="00B24190" w:rsidRDefault="00B24190" w:rsidP="00B24190">
      <w:pPr>
        <w:rPr>
          <w:rFonts w:cs="Arial"/>
          <w:color w:val="1D1C1D"/>
          <w:sz w:val="23"/>
          <w:szCs w:val="23"/>
          <w:shd w:val="clear" w:color="auto" w:fill="F8F8F8"/>
        </w:rPr>
      </w:pPr>
    </w:p>
    <w:p w14:paraId="6C8624AB" w14:textId="77777777" w:rsidR="00B24190" w:rsidRDefault="00B24190" w:rsidP="00B24190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</w:p>
    <w:p w14:paraId="4FB53FFC" w14:textId="7139AEC7" w:rsidR="00643D8C" w:rsidRDefault="00643D8C" w:rsidP="00E8498C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</w:p>
    <w:p w14:paraId="07B760E9" w14:textId="77777777" w:rsidR="00E8498C" w:rsidRDefault="00E8498C" w:rsidP="00643D8C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</w:p>
    <w:p w14:paraId="54C20A62" w14:textId="7AC6B4D7" w:rsidR="00815809" w:rsidRPr="00A21122" w:rsidRDefault="00815809" w:rsidP="00815809">
      <w:pPr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2.</w:t>
      </w:r>
      <w:r w:rsidRPr="00A21122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A21122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A21122">
        <w:rPr>
          <w:rFonts w:ascii="Times New Roman" w:hAnsi="Times New Roman"/>
          <w:sz w:val="24"/>
        </w:rPr>
        <w:tab/>
      </w:r>
    </w:p>
    <w:p w14:paraId="22CA2A83" w14:textId="77777777" w:rsidR="00815809" w:rsidRDefault="00815809" w:rsidP="00815809">
      <w:pPr>
        <w:pStyle w:val="ae"/>
        <w:rPr>
          <w:spacing w:val="-3"/>
        </w:rPr>
      </w:pPr>
      <w:r w:rsidRPr="003A477C">
        <w:rPr>
          <w:b/>
          <w:bCs/>
          <w:u w:val="single"/>
        </w:rPr>
        <w:t>По организационным вопросам</w:t>
      </w:r>
      <w:r>
        <w:t>: Андрюхина</w:t>
      </w:r>
      <w:r>
        <w:rPr>
          <w:spacing w:val="-3"/>
        </w:rPr>
        <w:t xml:space="preserve"> </w:t>
      </w:r>
      <w:r>
        <w:t>Юлия</w:t>
      </w:r>
      <w:r>
        <w:rPr>
          <w:spacing w:val="-2"/>
        </w:rPr>
        <w:t xml:space="preserve"> </w:t>
      </w:r>
      <w:r>
        <w:t>Юрьевна;</w:t>
      </w:r>
      <w:r>
        <w:rPr>
          <w:spacing w:val="-3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+7</w:t>
      </w:r>
      <w:r>
        <w:rPr>
          <w:spacing w:val="-3"/>
        </w:rPr>
        <w:t xml:space="preserve"> </w:t>
      </w:r>
      <w:r>
        <w:t>(903)</w:t>
      </w:r>
      <w:r>
        <w:rPr>
          <w:spacing w:val="-1"/>
        </w:rPr>
        <w:t xml:space="preserve"> </w:t>
      </w:r>
      <w:r>
        <w:t>676-56-56,</w:t>
      </w:r>
      <w:r>
        <w:rPr>
          <w:spacing w:val="-3"/>
        </w:rPr>
        <w:t xml:space="preserve"> </w:t>
      </w:r>
    </w:p>
    <w:p w14:paraId="40CD98CA" w14:textId="26719D60" w:rsidR="00815809" w:rsidRPr="00461A75" w:rsidRDefault="00815809" w:rsidP="00815809">
      <w:pPr>
        <w:pStyle w:val="ae"/>
        <w:rPr>
          <w:color w:val="0000FF"/>
          <w:u w:val="single"/>
        </w:rPr>
      </w:pPr>
      <w:r w:rsidRPr="00461A75">
        <w:rPr>
          <w:lang w:val="en-US"/>
        </w:rPr>
        <w:t>E</w:t>
      </w:r>
      <w:r w:rsidRPr="00461A75">
        <w:t>-</w:t>
      </w:r>
      <w:r w:rsidRPr="00461A75">
        <w:rPr>
          <w:lang w:val="en-US"/>
        </w:rPr>
        <w:t>mail</w:t>
      </w:r>
      <w:r w:rsidRPr="00461A75">
        <w:t>:</w:t>
      </w:r>
      <w:r w:rsidRPr="00461A75"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2A6B55E0" w14:textId="77777777" w:rsidR="00815809" w:rsidRPr="00461A75" w:rsidRDefault="00815809" w:rsidP="00815809">
      <w:pPr>
        <w:pStyle w:val="ae"/>
        <w:rPr>
          <w:b/>
          <w:bCs/>
          <w:u w:val="single"/>
        </w:rPr>
      </w:pPr>
    </w:p>
    <w:p w14:paraId="72CA39B4" w14:textId="61755BDD" w:rsidR="00815809" w:rsidRPr="00461A75" w:rsidRDefault="00815809" w:rsidP="00815809">
      <w:pPr>
        <w:pStyle w:val="ae"/>
        <w:rPr>
          <w:color w:val="0000FF"/>
          <w:u w:val="single"/>
        </w:rPr>
      </w:pPr>
      <w:r w:rsidRPr="003A477C">
        <w:rPr>
          <w:b/>
          <w:bCs/>
          <w:u w:val="single"/>
        </w:rPr>
        <w:t xml:space="preserve">По </w:t>
      </w:r>
      <w:r>
        <w:rPr>
          <w:b/>
          <w:bCs/>
          <w:u w:val="single"/>
        </w:rPr>
        <w:t>техническим</w:t>
      </w:r>
      <w:r w:rsidRPr="003A477C">
        <w:rPr>
          <w:b/>
          <w:bCs/>
          <w:u w:val="single"/>
        </w:rPr>
        <w:t xml:space="preserve"> вопросам</w:t>
      </w:r>
      <w:r>
        <w:rPr>
          <w:b/>
          <w:bCs/>
          <w:u w:val="single"/>
        </w:rPr>
        <w:t xml:space="preserve"> и вопросам посещения площадки: </w:t>
      </w:r>
      <w:r>
        <w:t>Бузунов</w:t>
      </w:r>
      <w:r>
        <w:rPr>
          <w:spacing w:val="-2"/>
        </w:rPr>
        <w:t xml:space="preserve"> </w:t>
      </w:r>
      <w:r>
        <w:t>Александр</w:t>
      </w:r>
      <w:r>
        <w:rPr>
          <w:spacing w:val="-5"/>
        </w:rPr>
        <w:t xml:space="preserve"> </w:t>
      </w:r>
      <w:proofErr w:type="gramStart"/>
      <w:r>
        <w:rPr>
          <w:spacing w:val="-5"/>
        </w:rPr>
        <w:t>Петрович</w:t>
      </w:r>
      <w:r>
        <w:t>,</w:t>
      </w:r>
      <w:r>
        <w:rPr>
          <w:spacing w:val="-1"/>
        </w:rPr>
        <w:t xml:space="preserve"> </w:t>
      </w:r>
      <w:r w:rsidRPr="009F77EC">
        <w:t xml:space="preserve"> +</w:t>
      </w:r>
      <w:proofErr w:type="gramEnd"/>
      <w:r w:rsidR="00334CAC" w:rsidRPr="00334CAC">
        <w:t>7</w:t>
      </w:r>
      <w:r w:rsidR="005367CC">
        <w:t>(</w:t>
      </w:r>
      <w:r>
        <w:t>9</w:t>
      </w:r>
      <w:r w:rsidRPr="009F77EC">
        <w:t>25</w:t>
      </w:r>
      <w:r>
        <w:t>)</w:t>
      </w:r>
      <w:r>
        <w:rPr>
          <w:spacing w:val="-1"/>
        </w:rPr>
        <w:t xml:space="preserve"> </w:t>
      </w:r>
      <w:r w:rsidRPr="009F77EC">
        <w:t>167-27</w:t>
      </w:r>
      <w:r>
        <w:t>-</w:t>
      </w:r>
      <w:r w:rsidRPr="009F77EC">
        <w:t>00</w:t>
      </w:r>
      <w:r>
        <w:t>,</w:t>
      </w:r>
      <w:r>
        <w:rPr>
          <w:spacing w:val="-2"/>
        </w:rPr>
        <w:t xml:space="preserve"> </w:t>
      </w:r>
      <w:r>
        <w:t>E-mail:</w:t>
      </w:r>
      <w:r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5314AB98" w14:textId="77777777" w:rsidR="00815809" w:rsidRDefault="00815809" w:rsidP="00815809">
      <w:pPr>
        <w:autoSpaceDE w:val="0"/>
        <w:autoSpaceDN w:val="0"/>
        <w:rPr>
          <w:sz w:val="24"/>
        </w:rPr>
      </w:pPr>
    </w:p>
    <w:p w14:paraId="0019BC0A" w14:textId="4FC5ACC3" w:rsidR="00461A75" w:rsidRPr="00461A75" w:rsidRDefault="00815809" w:rsidP="00461A75">
      <w:pPr>
        <w:pStyle w:val="ae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E8498C">
        <w:t>02</w:t>
      </w:r>
      <w:r w:rsidRPr="00E83385">
        <w:t>.0</w:t>
      </w:r>
      <w:r w:rsidR="00E8498C">
        <w:t>3</w:t>
      </w:r>
      <w:r w:rsidRPr="00E83385">
        <w:t>.202</w:t>
      </w:r>
      <w:r w:rsidR="00D605E5">
        <w:t>3</w:t>
      </w:r>
      <w:r w:rsidRPr="00E83385">
        <w:t>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формате*.xls),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</w:t>
      </w:r>
      <w:r w:rsidR="00D605E5">
        <w:rPr>
          <w:b/>
          <w:color w:val="FF0000"/>
          <w:u w:val="thick" w:color="FF0000"/>
        </w:rPr>
        <w:t>7</w:t>
      </w:r>
      <w:r w:rsidR="00E83385" w:rsidRPr="00E83385">
        <w:rPr>
          <w:b/>
          <w:color w:val="FF0000"/>
          <w:u w:val="thick" w:color="FF0000"/>
        </w:rPr>
        <w:t>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79788A">
        <w:rPr>
          <w:b/>
          <w:color w:val="FF0000"/>
          <w:u w:val="thick" w:color="FF0000"/>
        </w:rPr>
        <w:t>24</w:t>
      </w:r>
      <w:r w:rsidR="00E83385" w:rsidRPr="00E83385">
        <w:rPr>
          <w:b/>
          <w:color w:val="FF0000"/>
          <w:u w:val="thick" w:color="FF0000"/>
        </w:rPr>
        <w:t>.0</w:t>
      </w:r>
      <w:r w:rsidR="00E8498C">
        <w:rPr>
          <w:b/>
          <w:color w:val="FF0000"/>
          <w:u w:val="thick" w:color="FF0000"/>
        </w:rPr>
        <w:t>3</w:t>
      </w:r>
      <w:r w:rsidR="006419EF">
        <w:rPr>
          <w:b/>
          <w:color w:val="FF0000"/>
          <w:u w:val="thick" w:color="FF0000"/>
        </w:rPr>
        <w:t>.</w:t>
      </w:r>
      <w:r w:rsidR="00E83385" w:rsidRPr="00E83385">
        <w:rPr>
          <w:b/>
          <w:color w:val="FF0000"/>
          <w:u w:val="thick" w:color="FF0000"/>
        </w:rPr>
        <w:t>202</w:t>
      </w:r>
      <w:r w:rsidR="00D605E5">
        <w:rPr>
          <w:b/>
          <w:color w:val="FF0000"/>
          <w:u w:val="thick" w:color="FF0000"/>
        </w:rPr>
        <w:t>3</w:t>
      </w:r>
      <w:r w:rsidR="001F3E97">
        <w:rPr>
          <w:b/>
          <w:color w:val="FF0000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e-mail: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02589A6A" w14:textId="764F6927" w:rsidR="00E83385" w:rsidRPr="00A21122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15809">
      <w:pPr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1B885714" w14:textId="688518FB" w:rsidR="00C94BFD" w:rsidRDefault="00C94BFD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74D88BC1" w14:textId="4C4F9D0B" w:rsidR="000B67AE" w:rsidRPr="002A786F" w:rsidRDefault="000B67AE" w:rsidP="002A786F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551C4AAC" w14:textId="7A85CF80" w:rsidR="000B67AE" w:rsidRPr="002A786F" w:rsidRDefault="000B67AE" w:rsidP="002A786F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sectPr w:rsidR="000B67AE" w:rsidRPr="002A786F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8EFF9" w14:textId="77777777" w:rsidR="00A73236" w:rsidRDefault="00A73236">
      <w:r>
        <w:separator/>
      </w:r>
    </w:p>
  </w:endnote>
  <w:endnote w:type="continuationSeparator" w:id="0">
    <w:p w14:paraId="7E870EB4" w14:textId="77777777" w:rsidR="00A73236" w:rsidRDefault="00A7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582BA" w14:textId="77777777" w:rsidR="00A73236" w:rsidRDefault="00A73236">
      <w:r>
        <w:separator/>
      </w:r>
    </w:p>
  </w:footnote>
  <w:footnote w:type="continuationSeparator" w:id="0">
    <w:p w14:paraId="267B5BC0" w14:textId="77777777" w:rsidR="00A73236" w:rsidRDefault="00A73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1D75"/>
    <w:rsid w:val="000A5AAC"/>
    <w:rsid w:val="000B033C"/>
    <w:rsid w:val="000B1ABE"/>
    <w:rsid w:val="000B67AE"/>
    <w:rsid w:val="000C00E4"/>
    <w:rsid w:val="000C25E0"/>
    <w:rsid w:val="000C36C6"/>
    <w:rsid w:val="000C611F"/>
    <w:rsid w:val="000D6366"/>
    <w:rsid w:val="000F04D3"/>
    <w:rsid w:val="0012534F"/>
    <w:rsid w:val="00152ADE"/>
    <w:rsid w:val="00165F48"/>
    <w:rsid w:val="001B155C"/>
    <w:rsid w:val="001F3CF0"/>
    <w:rsid w:val="001F3E97"/>
    <w:rsid w:val="00213E88"/>
    <w:rsid w:val="0028506C"/>
    <w:rsid w:val="002A0B15"/>
    <w:rsid w:val="002A2203"/>
    <w:rsid w:val="002A786F"/>
    <w:rsid w:val="002B4D0A"/>
    <w:rsid w:val="002D3052"/>
    <w:rsid w:val="00303577"/>
    <w:rsid w:val="00313F40"/>
    <w:rsid w:val="00323022"/>
    <w:rsid w:val="00334CAC"/>
    <w:rsid w:val="00346A01"/>
    <w:rsid w:val="00356046"/>
    <w:rsid w:val="00356AA6"/>
    <w:rsid w:val="003576A2"/>
    <w:rsid w:val="00362780"/>
    <w:rsid w:val="00381488"/>
    <w:rsid w:val="00390C08"/>
    <w:rsid w:val="00393C4E"/>
    <w:rsid w:val="00397235"/>
    <w:rsid w:val="003A480E"/>
    <w:rsid w:val="003C1954"/>
    <w:rsid w:val="003D6550"/>
    <w:rsid w:val="003E68D7"/>
    <w:rsid w:val="004015CB"/>
    <w:rsid w:val="00405BC4"/>
    <w:rsid w:val="00430500"/>
    <w:rsid w:val="0043317A"/>
    <w:rsid w:val="0044558B"/>
    <w:rsid w:val="00461A75"/>
    <w:rsid w:val="004677C3"/>
    <w:rsid w:val="00485721"/>
    <w:rsid w:val="004879B0"/>
    <w:rsid w:val="004A1098"/>
    <w:rsid w:val="004A40E2"/>
    <w:rsid w:val="004A6CE2"/>
    <w:rsid w:val="004D751C"/>
    <w:rsid w:val="004E09AD"/>
    <w:rsid w:val="004E301C"/>
    <w:rsid w:val="004E36CE"/>
    <w:rsid w:val="004F79C0"/>
    <w:rsid w:val="00514E94"/>
    <w:rsid w:val="005230AC"/>
    <w:rsid w:val="00530307"/>
    <w:rsid w:val="00535FDD"/>
    <w:rsid w:val="005367CC"/>
    <w:rsid w:val="00540D79"/>
    <w:rsid w:val="005460C8"/>
    <w:rsid w:val="00556635"/>
    <w:rsid w:val="005646A2"/>
    <w:rsid w:val="00576C92"/>
    <w:rsid w:val="005B1C83"/>
    <w:rsid w:val="005B23BE"/>
    <w:rsid w:val="005C529B"/>
    <w:rsid w:val="005D289C"/>
    <w:rsid w:val="005E11A9"/>
    <w:rsid w:val="005F35F5"/>
    <w:rsid w:val="00603E5C"/>
    <w:rsid w:val="006051B4"/>
    <w:rsid w:val="00625FE9"/>
    <w:rsid w:val="00626362"/>
    <w:rsid w:val="006348B6"/>
    <w:rsid w:val="006419EF"/>
    <w:rsid w:val="00643D8C"/>
    <w:rsid w:val="00646132"/>
    <w:rsid w:val="00654115"/>
    <w:rsid w:val="00670D68"/>
    <w:rsid w:val="006841C0"/>
    <w:rsid w:val="00695EC9"/>
    <w:rsid w:val="006A476C"/>
    <w:rsid w:val="006A63E5"/>
    <w:rsid w:val="007011CC"/>
    <w:rsid w:val="00712A76"/>
    <w:rsid w:val="00737F2C"/>
    <w:rsid w:val="00747B4B"/>
    <w:rsid w:val="007515CC"/>
    <w:rsid w:val="00751DB4"/>
    <w:rsid w:val="007642A2"/>
    <w:rsid w:val="00791B9D"/>
    <w:rsid w:val="00794501"/>
    <w:rsid w:val="0079788A"/>
    <w:rsid w:val="007B0055"/>
    <w:rsid w:val="007B59D4"/>
    <w:rsid w:val="007C6E0A"/>
    <w:rsid w:val="007D4C71"/>
    <w:rsid w:val="007E35D7"/>
    <w:rsid w:val="007F0914"/>
    <w:rsid w:val="00815809"/>
    <w:rsid w:val="0081750B"/>
    <w:rsid w:val="00864578"/>
    <w:rsid w:val="00885BC7"/>
    <w:rsid w:val="00891914"/>
    <w:rsid w:val="008A5636"/>
    <w:rsid w:val="008B786E"/>
    <w:rsid w:val="008D2C8D"/>
    <w:rsid w:val="008D4567"/>
    <w:rsid w:val="008E638D"/>
    <w:rsid w:val="008F2813"/>
    <w:rsid w:val="00902407"/>
    <w:rsid w:val="0091129D"/>
    <w:rsid w:val="009256C3"/>
    <w:rsid w:val="00953E03"/>
    <w:rsid w:val="009757F5"/>
    <w:rsid w:val="009B21A0"/>
    <w:rsid w:val="009D010D"/>
    <w:rsid w:val="009F3B21"/>
    <w:rsid w:val="00A01581"/>
    <w:rsid w:val="00A13D9B"/>
    <w:rsid w:val="00A155D4"/>
    <w:rsid w:val="00A16D4A"/>
    <w:rsid w:val="00A3012D"/>
    <w:rsid w:val="00A64207"/>
    <w:rsid w:val="00A64799"/>
    <w:rsid w:val="00A73236"/>
    <w:rsid w:val="00A7539D"/>
    <w:rsid w:val="00A80D76"/>
    <w:rsid w:val="00AB5E77"/>
    <w:rsid w:val="00AE4550"/>
    <w:rsid w:val="00AF02F8"/>
    <w:rsid w:val="00B024D8"/>
    <w:rsid w:val="00B10782"/>
    <w:rsid w:val="00B21A69"/>
    <w:rsid w:val="00B24190"/>
    <w:rsid w:val="00B4306C"/>
    <w:rsid w:val="00B5293D"/>
    <w:rsid w:val="00B858FD"/>
    <w:rsid w:val="00BD0FDC"/>
    <w:rsid w:val="00C131FC"/>
    <w:rsid w:val="00C26066"/>
    <w:rsid w:val="00C32BA2"/>
    <w:rsid w:val="00C61B06"/>
    <w:rsid w:val="00C75695"/>
    <w:rsid w:val="00C944A0"/>
    <w:rsid w:val="00C94BFD"/>
    <w:rsid w:val="00CA689F"/>
    <w:rsid w:val="00D407C3"/>
    <w:rsid w:val="00D605E5"/>
    <w:rsid w:val="00D722A5"/>
    <w:rsid w:val="00DB0734"/>
    <w:rsid w:val="00DC34DD"/>
    <w:rsid w:val="00DE048D"/>
    <w:rsid w:val="00DE3E98"/>
    <w:rsid w:val="00DF2E3F"/>
    <w:rsid w:val="00E17FC5"/>
    <w:rsid w:val="00E464B9"/>
    <w:rsid w:val="00E526EF"/>
    <w:rsid w:val="00E81B8C"/>
    <w:rsid w:val="00E83385"/>
    <w:rsid w:val="00E8498C"/>
    <w:rsid w:val="00E849CA"/>
    <w:rsid w:val="00EB7DAB"/>
    <w:rsid w:val="00EE6506"/>
    <w:rsid w:val="00EF67DF"/>
    <w:rsid w:val="00F16606"/>
    <w:rsid w:val="00F2726B"/>
    <w:rsid w:val="00F5058B"/>
    <w:rsid w:val="00F5491C"/>
    <w:rsid w:val="00F625F2"/>
    <w:rsid w:val="00F67AFE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4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18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24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0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23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18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631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18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366488">
                                                              <w:marLeft w:val="-24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250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07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508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010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030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соискателя.dot</Template>
  <TotalTime>13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1719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ws-cre pto</cp:lastModifiedBy>
  <cp:revision>7</cp:revision>
  <cp:lastPrinted>2022-04-07T10:17:00Z</cp:lastPrinted>
  <dcterms:created xsi:type="dcterms:W3CDTF">2023-02-08T08:29:00Z</dcterms:created>
  <dcterms:modified xsi:type="dcterms:W3CDTF">2023-03-07T11:25:00Z</dcterms:modified>
</cp:coreProperties>
</file>